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2D5E8" w14:textId="77777777" w:rsidR="00012FCE" w:rsidRDefault="00012FCE" w:rsidP="00012F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CRATON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d.1440)</w:t>
      </w:r>
    </w:p>
    <w:p w14:paraId="3E54EF76" w14:textId="77777777" w:rsidR="00012FCE" w:rsidRDefault="00012FCE" w:rsidP="00012F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Parson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Theberton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5B7354F6" w14:textId="77777777" w:rsidR="00012FCE" w:rsidRDefault="00012FCE" w:rsidP="00012F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8F4C10" w14:textId="77777777" w:rsidR="00012FCE" w:rsidRDefault="00012FCE" w:rsidP="00012F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65F4D3" w14:textId="77777777" w:rsidR="00012FCE" w:rsidRDefault="00012FCE" w:rsidP="00012F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1440</w:t>
      </w:r>
      <w:r>
        <w:rPr>
          <w:rFonts w:ascii="Times New Roman" w:hAnsi="Times New Roman" w:cs="Times New Roman"/>
          <w:sz w:val="24"/>
          <w:szCs w:val="24"/>
        </w:rPr>
        <w:tab/>
        <w:t xml:space="preserve">He died </w:t>
      </w:r>
    </w:p>
    <w:p w14:paraId="286E3BF7" w14:textId="77777777" w:rsidR="00012FCE" w:rsidRDefault="00012FCE" w:rsidP="00012F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33FA9"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2522F9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http://aalt.law.uh.edu/Indices/CP40Indices/CP40no717/CP40no717Pl.htm</w:t>
        </w:r>
      </w:hyperlink>
      <w:r w:rsidRPr="00733FA9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27FF2935" w14:textId="77777777" w:rsidR="00012FCE" w:rsidRDefault="00012FCE" w:rsidP="00012F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DC8BC2" w14:textId="77777777" w:rsidR="00012FCE" w:rsidRDefault="00012FCE" w:rsidP="00012F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EA391D" w14:textId="77777777" w:rsidR="00012FCE" w:rsidRDefault="00012FCE" w:rsidP="00012F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Administrator:   Clement </w:t>
      </w:r>
      <w:proofErr w:type="spellStart"/>
      <w:r>
        <w:rPr>
          <w:rFonts w:ascii="Times New Roman" w:hAnsi="Times New Roman" w:cs="Times New Roman"/>
          <w:sz w:val="24"/>
          <w:szCs w:val="24"/>
        </w:rPr>
        <w:t>Bliburgh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Abbot of </w:t>
      </w:r>
      <w:proofErr w:type="spellStart"/>
      <w:r>
        <w:rPr>
          <w:rFonts w:ascii="Times New Roman" w:hAnsi="Times New Roman" w:cs="Times New Roman"/>
          <w:sz w:val="24"/>
          <w:szCs w:val="24"/>
        </w:rPr>
        <w:t>Leyston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(ibid.)</w:t>
      </w:r>
    </w:p>
    <w:p w14:paraId="719DEABF" w14:textId="77777777" w:rsidR="00012FCE" w:rsidRDefault="00012FCE" w:rsidP="00012F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4390BB" w14:textId="77777777" w:rsidR="00012FCE" w:rsidRDefault="00012FCE" w:rsidP="00012F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142CC8" w14:textId="77777777" w:rsidR="00012FCE" w:rsidRDefault="00012FCE" w:rsidP="00012F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2022</w:t>
      </w:r>
    </w:p>
    <w:p w14:paraId="5CA1304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32D26" w14:textId="77777777" w:rsidR="00012FCE" w:rsidRDefault="00012FCE" w:rsidP="009139A6">
      <w:r>
        <w:separator/>
      </w:r>
    </w:p>
  </w:endnote>
  <w:endnote w:type="continuationSeparator" w:id="0">
    <w:p w14:paraId="6A03CF76" w14:textId="77777777" w:rsidR="00012FCE" w:rsidRDefault="00012F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356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540B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248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6442D" w14:textId="77777777" w:rsidR="00012FCE" w:rsidRDefault="00012FCE" w:rsidP="009139A6">
      <w:r>
        <w:separator/>
      </w:r>
    </w:p>
  </w:footnote>
  <w:footnote w:type="continuationSeparator" w:id="0">
    <w:p w14:paraId="2D3A7AC9" w14:textId="77777777" w:rsidR="00012FCE" w:rsidRDefault="00012F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8AF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D1A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F86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FCE"/>
    <w:rsid w:val="00012FC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F63A4"/>
  <w15:chartTrackingRefBased/>
  <w15:docId w15:val="{BC4DD0FC-70A5-4401-A899-2355F7323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rsid w:val="00012FC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17/CP40no71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2022-04-23T19:50:00Z</dcterms:created>
  <dcterms:modified xsi:type="dcterms:W3CDTF">2022-04-23T19:51:00Z</dcterms:modified>
</cp:coreProperties>
</file>